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Heading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6C0BD7"/>
    <w:rsid w:val="007B3A83"/>
    <w:rsid w:val="007D0B4C"/>
    <w:rsid w:val="00866033"/>
    <w:rsid w:val="008B5268"/>
    <w:rsid w:val="0098275D"/>
    <w:rsid w:val="00A15A8D"/>
    <w:rsid w:val="00C62D05"/>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A7581A-6EA3-4A83-B15D-344792AE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5</cp:revision>
  <dcterms:created xsi:type="dcterms:W3CDTF">2007-04-19T13:48:00Z</dcterms:created>
  <dcterms:modified xsi:type="dcterms:W3CDTF">2013-10-10T09:08:00Z</dcterms:modified>
</cp:coreProperties>
</file>